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E5" w:rsidRDefault="009860E5" w:rsidP="00AE17E3">
      <w:pPr>
        <w:tabs>
          <w:tab w:val="left" w:pos="90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ВЫСЕЛКОВСКОГО СЕЛЬСКОГО ПОСЕЛЕНИЯ</w:t>
      </w:r>
    </w:p>
    <w:p w:rsidR="009860E5" w:rsidRDefault="009860E5" w:rsidP="00AE17E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ВЫСЕЛКОВСКОГО РАЙОНА</w:t>
      </w:r>
    </w:p>
    <w:p w:rsidR="009860E5" w:rsidRDefault="009860E5" w:rsidP="00AE17E3">
      <w:pPr>
        <w:jc w:val="center"/>
        <w:rPr>
          <w:bCs/>
          <w:sz w:val="28"/>
          <w:szCs w:val="28"/>
        </w:rPr>
      </w:pPr>
    </w:p>
    <w:p w:rsidR="009860E5" w:rsidRDefault="009860E5" w:rsidP="00AE17E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II сессия III созыва</w:t>
      </w:r>
    </w:p>
    <w:p w:rsidR="009860E5" w:rsidRDefault="009860E5" w:rsidP="00AE17E3">
      <w:pPr>
        <w:jc w:val="center"/>
        <w:rPr>
          <w:bCs/>
          <w:sz w:val="28"/>
          <w:szCs w:val="28"/>
        </w:rPr>
      </w:pPr>
    </w:p>
    <w:p w:rsidR="009860E5" w:rsidRDefault="009860E5" w:rsidP="00AE17E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9860E5" w:rsidRPr="008A4896" w:rsidRDefault="009860E5" w:rsidP="00AE17E3">
      <w:pPr>
        <w:jc w:val="center"/>
        <w:rPr>
          <w:bCs/>
          <w:sz w:val="28"/>
          <w:szCs w:val="28"/>
        </w:rPr>
      </w:pPr>
    </w:p>
    <w:p w:rsidR="009860E5" w:rsidRDefault="009860E5" w:rsidP="00AE17E3">
      <w:pPr>
        <w:rPr>
          <w:sz w:val="28"/>
          <w:szCs w:val="28"/>
        </w:rPr>
      </w:pPr>
      <w:r>
        <w:rPr>
          <w:sz w:val="28"/>
          <w:szCs w:val="28"/>
        </w:rPr>
        <w:t>31 октября 2014 года                                                                                           № 1-9</w:t>
      </w:r>
    </w:p>
    <w:p w:rsidR="009860E5" w:rsidRDefault="009860E5" w:rsidP="00AE17E3">
      <w:pPr>
        <w:jc w:val="center"/>
        <w:rPr>
          <w:sz w:val="28"/>
          <w:szCs w:val="28"/>
        </w:rPr>
      </w:pPr>
      <w:r>
        <w:rPr>
          <w:sz w:val="28"/>
          <w:szCs w:val="28"/>
        </w:rPr>
        <w:t>ст-ца Выселки</w:t>
      </w:r>
    </w:p>
    <w:p w:rsidR="009860E5" w:rsidRDefault="009860E5" w:rsidP="00AE17E3">
      <w:pPr>
        <w:jc w:val="center"/>
        <w:rPr>
          <w:sz w:val="28"/>
          <w:szCs w:val="28"/>
          <w:lang w:eastAsia="en-US"/>
        </w:rPr>
      </w:pPr>
    </w:p>
    <w:p w:rsidR="009860E5" w:rsidRDefault="009860E5" w:rsidP="00AE17E3">
      <w:pPr>
        <w:jc w:val="center"/>
        <w:rPr>
          <w:sz w:val="28"/>
          <w:szCs w:val="28"/>
          <w:lang w:eastAsia="en-US"/>
        </w:rPr>
      </w:pPr>
    </w:p>
    <w:p w:rsidR="009860E5" w:rsidRDefault="009860E5" w:rsidP="00AE17E3">
      <w:pPr>
        <w:jc w:val="center"/>
        <w:rPr>
          <w:sz w:val="28"/>
          <w:szCs w:val="28"/>
          <w:lang w:eastAsia="en-US"/>
        </w:rPr>
      </w:pPr>
    </w:p>
    <w:p w:rsidR="009860E5" w:rsidRDefault="009860E5" w:rsidP="003E0D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целесообразности разработки муниципальных программ </w:t>
      </w:r>
    </w:p>
    <w:p w:rsidR="009860E5" w:rsidRDefault="009860E5" w:rsidP="00AA1B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9860E5" w:rsidRDefault="009860E5" w:rsidP="00AE17E3">
      <w:pPr>
        <w:jc w:val="center"/>
        <w:rPr>
          <w:sz w:val="28"/>
          <w:szCs w:val="28"/>
          <w:lang w:eastAsia="en-US"/>
        </w:rPr>
      </w:pPr>
    </w:p>
    <w:p w:rsidR="009860E5" w:rsidRDefault="009860E5" w:rsidP="00AE17E3">
      <w:pPr>
        <w:jc w:val="center"/>
        <w:rPr>
          <w:sz w:val="28"/>
          <w:szCs w:val="28"/>
          <w:lang w:eastAsia="en-US"/>
        </w:rPr>
      </w:pPr>
    </w:p>
    <w:p w:rsidR="009860E5" w:rsidRDefault="009860E5" w:rsidP="00AE17E3">
      <w:pPr>
        <w:jc w:val="center"/>
        <w:rPr>
          <w:sz w:val="28"/>
          <w:szCs w:val="28"/>
          <w:lang w:eastAsia="en-US"/>
        </w:rPr>
      </w:pPr>
    </w:p>
    <w:p w:rsidR="009860E5" w:rsidRDefault="009860E5" w:rsidP="003E0DF3">
      <w:pPr>
        <w:pStyle w:val="PlainText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Заслушав доклад заместителя главы администрации Выселковского сельского поселения Выселковского района по финансовым и производственным вопросам Т.В.Мироновой о внесенных изменениях в Бюджетный кодекс Российской Федерации, связанных с разработкой муниципальных программ и переходом к программному бюджету, Совет Выселковского сельского поселения Выселковского района  р е ш и л:</w:t>
      </w:r>
    </w:p>
    <w:p w:rsidR="009860E5" w:rsidRPr="003E0DF3" w:rsidRDefault="009860E5" w:rsidP="003E0DF3">
      <w:pPr>
        <w:pStyle w:val="PlainText"/>
        <w:widowControl w:val="0"/>
        <w:ind w:firstLine="85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Признать целесообразными к разработке в 2015 году муниципальные программы Выселковского сельского поселения Выселковского района согласно перечню (прилагается).</w:t>
      </w:r>
    </w:p>
    <w:p w:rsidR="009860E5" w:rsidRDefault="009860E5" w:rsidP="003E0DF3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решение на официальном сайте администрации Выселковского сельского поселения Выселковского района.</w:t>
      </w:r>
    </w:p>
    <w:p w:rsidR="009860E5" w:rsidRDefault="009860E5" w:rsidP="003E0DF3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обнародования.</w:t>
      </w:r>
    </w:p>
    <w:p w:rsidR="009860E5" w:rsidRDefault="009860E5" w:rsidP="00E66315">
      <w:pPr>
        <w:rPr>
          <w:sz w:val="28"/>
          <w:szCs w:val="28"/>
        </w:rPr>
      </w:pPr>
    </w:p>
    <w:p w:rsidR="009860E5" w:rsidRDefault="009860E5" w:rsidP="00E66315">
      <w:pPr>
        <w:rPr>
          <w:sz w:val="28"/>
          <w:szCs w:val="28"/>
          <w:lang w:eastAsia="en-US"/>
        </w:rPr>
      </w:pPr>
    </w:p>
    <w:p w:rsidR="009860E5" w:rsidRDefault="009860E5" w:rsidP="00E66315">
      <w:pPr>
        <w:rPr>
          <w:sz w:val="28"/>
          <w:szCs w:val="28"/>
          <w:lang w:eastAsia="en-US"/>
        </w:rPr>
      </w:pPr>
    </w:p>
    <w:p w:rsidR="009860E5" w:rsidRDefault="009860E5" w:rsidP="00E66315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</w:p>
    <w:p w:rsidR="009860E5" w:rsidRDefault="009860E5" w:rsidP="00E66315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сельского поселения </w:t>
      </w:r>
    </w:p>
    <w:p w:rsidR="009860E5" w:rsidRDefault="009860E5" w:rsidP="00E66315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 М.И.Хлыстун</w:t>
      </w:r>
    </w:p>
    <w:p w:rsidR="009860E5" w:rsidRDefault="009860E5" w:rsidP="00E66315">
      <w:pPr>
        <w:tabs>
          <w:tab w:val="left" w:pos="7218"/>
        </w:tabs>
        <w:rPr>
          <w:sz w:val="28"/>
          <w:szCs w:val="28"/>
          <w:lang w:eastAsia="en-US"/>
        </w:rPr>
      </w:pPr>
    </w:p>
    <w:p w:rsidR="009860E5" w:rsidRDefault="009860E5" w:rsidP="00E66315">
      <w:pPr>
        <w:tabs>
          <w:tab w:val="left" w:pos="7218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9860E5" w:rsidRDefault="009860E5" w:rsidP="00E66315">
      <w:pPr>
        <w:tabs>
          <w:tab w:val="left" w:pos="7218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9860E5" w:rsidRDefault="009860E5" w:rsidP="00E66315">
      <w:pPr>
        <w:tabs>
          <w:tab w:val="left" w:pos="7218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   О.А.Зяблова</w:t>
      </w:r>
    </w:p>
    <w:p w:rsidR="009860E5" w:rsidRDefault="009860E5">
      <w:pPr>
        <w:rPr>
          <w:sz w:val="28"/>
          <w:szCs w:val="28"/>
        </w:rPr>
      </w:pPr>
    </w:p>
    <w:p w:rsidR="009860E5" w:rsidRDefault="009860E5">
      <w:pPr>
        <w:rPr>
          <w:sz w:val="28"/>
          <w:szCs w:val="28"/>
        </w:rPr>
      </w:pPr>
    </w:p>
    <w:p w:rsidR="009860E5" w:rsidRDefault="009860E5">
      <w:pPr>
        <w:rPr>
          <w:sz w:val="28"/>
          <w:szCs w:val="28"/>
        </w:rPr>
      </w:pPr>
    </w:p>
    <w:p w:rsidR="009860E5" w:rsidRDefault="009860E5">
      <w:pPr>
        <w:rPr>
          <w:sz w:val="28"/>
          <w:szCs w:val="28"/>
        </w:rPr>
      </w:pPr>
    </w:p>
    <w:p w:rsidR="009860E5" w:rsidRDefault="009860E5">
      <w:pPr>
        <w:rPr>
          <w:sz w:val="28"/>
          <w:szCs w:val="28"/>
        </w:rPr>
      </w:pPr>
    </w:p>
    <w:p w:rsidR="009860E5" w:rsidRDefault="009860E5" w:rsidP="006F4618">
      <w:pPr>
        <w:ind w:left="5400"/>
        <w:jc w:val="center"/>
        <w:rPr>
          <w:sz w:val="28"/>
          <w:szCs w:val="28"/>
        </w:rPr>
        <w:sectPr w:rsidR="009860E5" w:rsidSect="008B592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860E5" w:rsidRDefault="009860E5" w:rsidP="00E7006A">
      <w:pPr>
        <w:ind w:left="954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860E5" w:rsidRDefault="009860E5" w:rsidP="00E7006A">
      <w:pPr>
        <w:ind w:left="954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>
        <w:rPr>
          <w:bCs/>
          <w:sz w:val="28"/>
          <w:szCs w:val="28"/>
        </w:rPr>
        <w:t>II сессии III созыва</w:t>
      </w:r>
    </w:p>
    <w:p w:rsidR="009860E5" w:rsidRDefault="009860E5" w:rsidP="00E7006A">
      <w:pPr>
        <w:ind w:left="9540"/>
        <w:jc w:val="center"/>
        <w:rPr>
          <w:sz w:val="28"/>
          <w:szCs w:val="28"/>
        </w:rPr>
      </w:pPr>
      <w:r>
        <w:rPr>
          <w:sz w:val="28"/>
          <w:szCs w:val="28"/>
        </w:rPr>
        <w:t>Совета Выселковского сельского</w:t>
      </w:r>
    </w:p>
    <w:p w:rsidR="009860E5" w:rsidRPr="006F4618" w:rsidRDefault="009860E5" w:rsidP="00E7006A">
      <w:pPr>
        <w:ind w:left="954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 Выселковского района</w:t>
      </w:r>
    </w:p>
    <w:p w:rsidR="009860E5" w:rsidRDefault="009860E5" w:rsidP="00E7006A">
      <w:pPr>
        <w:ind w:left="954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>
        <w:rPr>
          <w:sz w:val="28"/>
          <w:szCs w:val="28"/>
        </w:rPr>
        <w:t>31 октября 2014 года</w:t>
      </w:r>
      <w:r>
        <w:rPr>
          <w:color w:val="000000"/>
          <w:sz w:val="28"/>
          <w:szCs w:val="28"/>
        </w:rPr>
        <w:t xml:space="preserve"> № 1-9</w:t>
      </w:r>
    </w:p>
    <w:p w:rsidR="009860E5" w:rsidRDefault="009860E5" w:rsidP="008B5921">
      <w:pPr>
        <w:rPr>
          <w:sz w:val="28"/>
          <w:szCs w:val="28"/>
        </w:rPr>
      </w:pPr>
    </w:p>
    <w:p w:rsidR="009860E5" w:rsidRDefault="009860E5" w:rsidP="008B5921">
      <w:pPr>
        <w:rPr>
          <w:sz w:val="28"/>
          <w:szCs w:val="28"/>
        </w:rPr>
      </w:pPr>
    </w:p>
    <w:p w:rsidR="009860E5" w:rsidRPr="006F4618" w:rsidRDefault="009860E5" w:rsidP="008B5921">
      <w:pPr>
        <w:jc w:val="center"/>
        <w:rPr>
          <w:b/>
          <w:sz w:val="28"/>
          <w:szCs w:val="28"/>
        </w:rPr>
      </w:pPr>
      <w:r w:rsidRPr="006F4618">
        <w:rPr>
          <w:b/>
          <w:sz w:val="28"/>
          <w:szCs w:val="28"/>
        </w:rPr>
        <w:t>ПЕРЕЧЕНЬ</w:t>
      </w:r>
    </w:p>
    <w:p w:rsidR="009860E5" w:rsidRPr="006F4618" w:rsidRDefault="009860E5" w:rsidP="00441882">
      <w:pPr>
        <w:jc w:val="center"/>
        <w:rPr>
          <w:b/>
          <w:sz w:val="28"/>
          <w:szCs w:val="28"/>
        </w:rPr>
      </w:pPr>
      <w:r w:rsidRPr="006F4618">
        <w:rPr>
          <w:b/>
          <w:sz w:val="28"/>
          <w:szCs w:val="28"/>
        </w:rPr>
        <w:t xml:space="preserve"> муниципальных программ </w:t>
      </w:r>
      <w:r>
        <w:rPr>
          <w:b/>
          <w:sz w:val="28"/>
          <w:szCs w:val="28"/>
        </w:rPr>
        <w:t>Выселковского сельского поселения</w:t>
      </w:r>
      <w:r w:rsidRPr="006F46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Выселковского</w:t>
      </w:r>
      <w:r w:rsidRPr="006F4618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6F4618">
        <w:rPr>
          <w:b/>
          <w:sz w:val="28"/>
          <w:szCs w:val="28"/>
        </w:rPr>
        <w:t xml:space="preserve"> на 2015 год</w:t>
      </w:r>
    </w:p>
    <w:p w:rsidR="009860E5" w:rsidRDefault="009860E5" w:rsidP="008B5921">
      <w:pPr>
        <w:jc w:val="center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933"/>
        <w:gridCol w:w="4140"/>
        <w:gridCol w:w="5940"/>
      </w:tblGrid>
      <w:tr w:rsidR="009860E5" w:rsidTr="00441882">
        <w:trPr>
          <w:trHeight w:val="282"/>
        </w:trPr>
        <w:tc>
          <w:tcPr>
            <w:tcW w:w="709" w:type="dxa"/>
            <w:vAlign w:val="center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№ п/п</w:t>
            </w:r>
          </w:p>
        </w:tc>
        <w:tc>
          <w:tcPr>
            <w:tcW w:w="3933" w:type="dxa"/>
            <w:vAlign w:val="center"/>
          </w:tcPr>
          <w:p w:rsidR="009860E5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 xml:space="preserve">Наименование </w:t>
            </w:r>
          </w:p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муниципальной программы</w:t>
            </w:r>
          </w:p>
        </w:tc>
        <w:tc>
          <w:tcPr>
            <w:tcW w:w="4140" w:type="dxa"/>
          </w:tcPr>
          <w:p w:rsidR="009860E5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 xml:space="preserve">Координатор </w:t>
            </w:r>
          </w:p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муниципальной программы</w:t>
            </w:r>
          </w:p>
        </w:tc>
        <w:tc>
          <w:tcPr>
            <w:tcW w:w="5940" w:type="dxa"/>
          </w:tcPr>
          <w:p w:rsidR="009860E5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 xml:space="preserve">Координатор </w:t>
            </w:r>
          </w:p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подпрограммы</w:t>
            </w:r>
          </w:p>
        </w:tc>
      </w:tr>
      <w:tr w:rsidR="009860E5" w:rsidTr="00441882">
        <w:trPr>
          <w:trHeight w:val="282"/>
        </w:trPr>
        <w:tc>
          <w:tcPr>
            <w:tcW w:w="709" w:type="dxa"/>
            <w:vAlign w:val="center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1</w:t>
            </w:r>
          </w:p>
        </w:tc>
        <w:tc>
          <w:tcPr>
            <w:tcW w:w="3933" w:type="dxa"/>
            <w:vAlign w:val="center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2</w:t>
            </w:r>
          </w:p>
        </w:tc>
        <w:tc>
          <w:tcPr>
            <w:tcW w:w="4140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3</w:t>
            </w:r>
          </w:p>
        </w:tc>
        <w:tc>
          <w:tcPr>
            <w:tcW w:w="5940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4</w:t>
            </w:r>
          </w:p>
        </w:tc>
      </w:tr>
      <w:tr w:rsidR="009860E5" w:rsidTr="00441882">
        <w:trPr>
          <w:trHeight w:val="282"/>
        </w:trPr>
        <w:tc>
          <w:tcPr>
            <w:tcW w:w="709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1</w:t>
            </w:r>
          </w:p>
        </w:tc>
        <w:tc>
          <w:tcPr>
            <w:tcW w:w="3933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      </w:r>
          </w:p>
        </w:tc>
        <w:tc>
          <w:tcPr>
            <w:tcW w:w="4140" w:type="dxa"/>
          </w:tcPr>
          <w:p w:rsidR="009860E5" w:rsidRPr="00E7006A" w:rsidRDefault="009860E5" w:rsidP="00E7006A">
            <w:r w:rsidRPr="00E7006A">
              <w:t>Заместитель главы администрации</w:t>
            </w:r>
          </w:p>
          <w:p w:rsidR="009860E5" w:rsidRPr="00E7006A" w:rsidRDefault="009860E5" w:rsidP="00E7006A">
            <w:r w:rsidRPr="00E7006A">
              <w:t>Выселковского сельского поселения</w:t>
            </w:r>
            <w:r>
              <w:t xml:space="preserve"> </w:t>
            </w:r>
            <w:r w:rsidRPr="00E7006A">
              <w:t xml:space="preserve">Выселковского района по вопросам жилищно-коммунального хозяйства, </w:t>
            </w:r>
          </w:p>
          <w:p w:rsidR="009860E5" w:rsidRPr="00E7006A" w:rsidRDefault="009860E5" w:rsidP="00E7006A">
            <w:r w:rsidRPr="00E7006A">
              <w:t xml:space="preserve">промышленности, строительства, </w:t>
            </w:r>
          </w:p>
          <w:p w:rsidR="009860E5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архитектуры, транспорта и связи</w:t>
            </w:r>
            <w:r>
              <w:t>,</w:t>
            </w:r>
            <w:r w:rsidRPr="00E7006A">
              <w:t xml:space="preserve"> </w:t>
            </w:r>
          </w:p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ГО и ЧС</w:t>
            </w:r>
          </w:p>
        </w:tc>
        <w:tc>
          <w:tcPr>
            <w:tcW w:w="5940" w:type="dxa"/>
          </w:tcPr>
          <w:p w:rsidR="009860E5" w:rsidRDefault="009860E5" w:rsidP="00441882">
            <w:r>
              <w:t>З</w:t>
            </w:r>
            <w:r w:rsidRPr="00E7006A">
              <w:t>аместитель главы администрации</w:t>
            </w:r>
            <w:r>
              <w:t xml:space="preserve"> </w:t>
            </w:r>
            <w:r w:rsidRPr="00E7006A">
              <w:t>Выселковского сельского поселения</w:t>
            </w:r>
            <w:r>
              <w:t xml:space="preserve"> </w:t>
            </w:r>
            <w:r w:rsidRPr="00E7006A">
              <w:t>Выселковского района по вопросам жилищно-коммунального хозяйства, промышленности, строительства, архитектуры, транспорта и связи</w:t>
            </w:r>
            <w:r>
              <w:t>,</w:t>
            </w:r>
            <w:r w:rsidRPr="00E7006A">
              <w:t xml:space="preserve"> ГО и ЧС;</w:t>
            </w:r>
          </w:p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>
              <w:t>г</w:t>
            </w:r>
            <w:r w:rsidRPr="00E7006A">
              <w:t>лавный специалист по строительству администрации Выселковского сельского поселения Выселковского района;</w:t>
            </w:r>
          </w:p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 xml:space="preserve">ведущий специалист </w:t>
            </w:r>
            <w:r>
              <w:t xml:space="preserve">по земельным отношениям </w:t>
            </w:r>
            <w:r w:rsidRPr="00E7006A">
              <w:t>администрации Выселковского сельского поселения Высел</w:t>
            </w:r>
            <w:r>
              <w:t>ковского района</w:t>
            </w:r>
            <w:r w:rsidRPr="00E7006A">
              <w:t>;</w:t>
            </w:r>
          </w:p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 xml:space="preserve">ведущий специалист по ГО и ЧС администрации Выселковского сельского поселения Выселковского района </w:t>
            </w:r>
          </w:p>
        </w:tc>
      </w:tr>
      <w:tr w:rsidR="009860E5" w:rsidTr="00441882">
        <w:trPr>
          <w:trHeight w:val="282"/>
        </w:trPr>
        <w:tc>
          <w:tcPr>
            <w:tcW w:w="709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2</w:t>
            </w:r>
          </w:p>
        </w:tc>
        <w:tc>
          <w:tcPr>
            <w:tcW w:w="3933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 xml:space="preserve">Обеспечение жильем молодых семей </w:t>
            </w:r>
          </w:p>
        </w:tc>
        <w:tc>
          <w:tcPr>
            <w:tcW w:w="41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Руководитель МКУ «Муниципальное имущество»</w:t>
            </w:r>
          </w:p>
        </w:tc>
        <w:tc>
          <w:tcPr>
            <w:tcW w:w="59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</w:p>
        </w:tc>
      </w:tr>
      <w:tr w:rsidR="009860E5" w:rsidTr="00441882">
        <w:trPr>
          <w:trHeight w:val="282"/>
        </w:trPr>
        <w:tc>
          <w:tcPr>
            <w:tcW w:w="709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3</w:t>
            </w:r>
          </w:p>
        </w:tc>
        <w:tc>
          <w:tcPr>
            <w:tcW w:w="3933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Сохранение и развитие культуры Выселковского сельского поселения Выселковского района</w:t>
            </w:r>
          </w:p>
        </w:tc>
        <w:tc>
          <w:tcPr>
            <w:tcW w:w="41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 xml:space="preserve">Заместитель главы администрации Выселковского сельского поселения Выселковского района по </w:t>
            </w:r>
            <w:r>
              <w:t>экономи-</w:t>
            </w:r>
            <w:r w:rsidRPr="00E7006A">
              <w:t>ческим и социальным вопросам</w:t>
            </w:r>
          </w:p>
        </w:tc>
        <w:tc>
          <w:tcPr>
            <w:tcW w:w="59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 xml:space="preserve">Эксперт по экономическим вопросам администрации Выселковского сельского поселения Выселковского района </w:t>
            </w:r>
          </w:p>
        </w:tc>
      </w:tr>
      <w:tr w:rsidR="009860E5" w:rsidTr="00441882">
        <w:trPr>
          <w:trHeight w:val="282"/>
        </w:trPr>
        <w:tc>
          <w:tcPr>
            <w:tcW w:w="709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4</w:t>
            </w:r>
          </w:p>
        </w:tc>
        <w:tc>
          <w:tcPr>
            <w:tcW w:w="3933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Улучшение социальных условий жизни отдельных категорий граждан Выселковского сельского поселения Выселковского района</w:t>
            </w:r>
          </w:p>
        </w:tc>
        <w:tc>
          <w:tcPr>
            <w:tcW w:w="41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 xml:space="preserve">Заместитель главы администрации Выселковского сельского поселения Выселковского района по </w:t>
            </w:r>
            <w:r>
              <w:t>экономи-</w:t>
            </w:r>
            <w:r w:rsidRPr="00E7006A">
              <w:t>ческим и социальным вопросам</w:t>
            </w:r>
          </w:p>
        </w:tc>
        <w:tc>
          <w:tcPr>
            <w:tcW w:w="59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</w:p>
        </w:tc>
      </w:tr>
      <w:tr w:rsidR="009860E5" w:rsidTr="00441882">
        <w:trPr>
          <w:trHeight w:val="282"/>
        </w:trPr>
        <w:tc>
          <w:tcPr>
            <w:tcW w:w="709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5</w:t>
            </w:r>
          </w:p>
        </w:tc>
        <w:tc>
          <w:tcPr>
            <w:tcW w:w="3933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Поддержка малого и среднего предпринимательства в Выселковском сельском поселении Выселковского района</w:t>
            </w:r>
          </w:p>
        </w:tc>
        <w:tc>
          <w:tcPr>
            <w:tcW w:w="41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Заместитель главы администрации Выселковского сельского поселения Выселковского района по финан</w:t>
            </w:r>
            <w:r>
              <w:t>-</w:t>
            </w:r>
            <w:r w:rsidRPr="00E7006A">
              <w:t>совым и производственным вопросам</w:t>
            </w:r>
          </w:p>
        </w:tc>
        <w:tc>
          <w:tcPr>
            <w:tcW w:w="59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</w:p>
        </w:tc>
      </w:tr>
      <w:tr w:rsidR="009860E5" w:rsidTr="00441882">
        <w:trPr>
          <w:trHeight w:val="282"/>
        </w:trPr>
        <w:tc>
          <w:tcPr>
            <w:tcW w:w="709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6</w:t>
            </w:r>
          </w:p>
        </w:tc>
        <w:tc>
          <w:tcPr>
            <w:tcW w:w="3933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Информатизация и информационная политика Выселковского сельского поселения Выселковского района</w:t>
            </w:r>
          </w:p>
        </w:tc>
        <w:tc>
          <w:tcPr>
            <w:tcW w:w="41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Общий отдел администрации Выселковского сельского поселения Выселковского района</w:t>
            </w:r>
          </w:p>
        </w:tc>
        <w:tc>
          <w:tcPr>
            <w:tcW w:w="59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Заместитель начальника общего отдела администрации Выселковского сельского поселения Выселковского района</w:t>
            </w:r>
          </w:p>
        </w:tc>
      </w:tr>
      <w:tr w:rsidR="009860E5" w:rsidTr="00441882">
        <w:trPr>
          <w:trHeight w:val="282"/>
        </w:trPr>
        <w:tc>
          <w:tcPr>
            <w:tcW w:w="709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7</w:t>
            </w:r>
          </w:p>
        </w:tc>
        <w:tc>
          <w:tcPr>
            <w:tcW w:w="3933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Развитие муниципальной службы в муниципальном образовании Выселковское сельское поселение в составе муниципального образования Выселковский район</w:t>
            </w:r>
          </w:p>
        </w:tc>
        <w:tc>
          <w:tcPr>
            <w:tcW w:w="4140" w:type="dxa"/>
          </w:tcPr>
          <w:p w:rsidR="009860E5" w:rsidRPr="00E7006A" w:rsidRDefault="009860E5" w:rsidP="006E4CAA">
            <w:pPr>
              <w:tabs>
                <w:tab w:val="left" w:pos="8222"/>
              </w:tabs>
              <w:snapToGrid w:val="0"/>
            </w:pPr>
            <w:r w:rsidRPr="00E7006A">
              <w:t>Общий отдел администрации Выселковского сельского поселения Выселковского района</w:t>
            </w:r>
          </w:p>
        </w:tc>
        <w:tc>
          <w:tcPr>
            <w:tcW w:w="59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Начальник общего отдела администрации Выселковского сельского поселения Выселковского района</w:t>
            </w:r>
          </w:p>
        </w:tc>
      </w:tr>
      <w:tr w:rsidR="009860E5" w:rsidTr="00441882">
        <w:trPr>
          <w:trHeight w:val="282"/>
        </w:trPr>
        <w:tc>
          <w:tcPr>
            <w:tcW w:w="709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8</w:t>
            </w:r>
          </w:p>
        </w:tc>
        <w:tc>
          <w:tcPr>
            <w:tcW w:w="3933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 xml:space="preserve">Реализация и развитие молодежной политики, физической культуры и спорта в Выселковском сельском поселении Выселковского района </w:t>
            </w:r>
          </w:p>
        </w:tc>
        <w:tc>
          <w:tcPr>
            <w:tcW w:w="41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 xml:space="preserve">Заместитель главы администрации Выселковского сельского поселения Выселковского района по </w:t>
            </w:r>
            <w:r>
              <w:t>экономи-з</w:t>
            </w:r>
            <w:r w:rsidRPr="00E7006A">
              <w:t>ческим и социальным вопросам</w:t>
            </w:r>
          </w:p>
        </w:tc>
        <w:tc>
          <w:tcPr>
            <w:tcW w:w="59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Ведущий специалист по работе с молодежью</w:t>
            </w:r>
            <w:r>
              <w:t>, культуре и спорту а</w:t>
            </w:r>
            <w:r w:rsidRPr="00E7006A">
              <w:t>дминистрации Выселковского сельского поселения Выселковского района;</w:t>
            </w:r>
          </w:p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 xml:space="preserve">эксперт по работе с молодежью администрации Выселковского сельского поселения Выселковского района </w:t>
            </w:r>
          </w:p>
        </w:tc>
      </w:tr>
      <w:tr w:rsidR="009860E5" w:rsidTr="00441882">
        <w:trPr>
          <w:trHeight w:val="282"/>
        </w:trPr>
        <w:tc>
          <w:tcPr>
            <w:tcW w:w="709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9</w:t>
            </w:r>
          </w:p>
        </w:tc>
        <w:tc>
          <w:tcPr>
            <w:tcW w:w="3933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Обеспечение безопасности населения Выселковского сельского поселения Выселковского района</w:t>
            </w:r>
          </w:p>
        </w:tc>
        <w:tc>
          <w:tcPr>
            <w:tcW w:w="4140" w:type="dxa"/>
          </w:tcPr>
          <w:p w:rsidR="009860E5" w:rsidRPr="00E7006A" w:rsidRDefault="009860E5" w:rsidP="00E7006A">
            <w:r w:rsidRPr="00E7006A">
              <w:t>Заместитель главы администрации</w:t>
            </w:r>
          </w:p>
          <w:p w:rsidR="009860E5" w:rsidRPr="00E7006A" w:rsidRDefault="009860E5" w:rsidP="00E7006A">
            <w:r w:rsidRPr="00E7006A">
              <w:t>Выселковского сельского поселения</w:t>
            </w:r>
            <w:r>
              <w:t xml:space="preserve"> </w:t>
            </w:r>
            <w:r w:rsidRPr="00E7006A">
              <w:t xml:space="preserve">Выселковского района по вопросам жилищно-коммунального хозяйства, </w:t>
            </w:r>
          </w:p>
          <w:p w:rsidR="009860E5" w:rsidRPr="00E7006A" w:rsidRDefault="009860E5" w:rsidP="00E7006A">
            <w:r w:rsidRPr="00E7006A">
              <w:t xml:space="preserve">промышленности, строительства, </w:t>
            </w:r>
          </w:p>
          <w:p w:rsidR="009860E5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архитектуры, транспорта и связи</w:t>
            </w:r>
            <w:r>
              <w:t>,</w:t>
            </w:r>
            <w:r w:rsidRPr="00E7006A">
              <w:t xml:space="preserve"> </w:t>
            </w:r>
          </w:p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ГО и ЧС</w:t>
            </w:r>
          </w:p>
        </w:tc>
        <w:tc>
          <w:tcPr>
            <w:tcW w:w="5940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 xml:space="preserve">Ведущий специалист по ГО и ЧС администрации Выселковского сельского поселения Выселковского района </w:t>
            </w:r>
          </w:p>
        </w:tc>
      </w:tr>
      <w:tr w:rsidR="009860E5" w:rsidTr="00441882">
        <w:trPr>
          <w:trHeight w:val="282"/>
        </w:trPr>
        <w:tc>
          <w:tcPr>
            <w:tcW w:w="709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10</w:t>
            </w:r>
          </w:p>
        </w:tc>
        <w:tc>
          <w:tcPr>
            <w:tcW w:w="3933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Поддержка возрождения и развития кубанского казачества в Выселковском сельском поселении</w:t>
            </w:r>
          </w:p>
        </w:tc>
        <w:tc>
          <w:tcPr>
            <w:tcW w:w="4140" w:type="dxa"/>
          </w:tcPr>
          <w:p w:rsidR="009860E5" w:rsidRPr="00E7006A" w:rsidRDefault="009860E5" w:rsidP="004E179E">
            <w:r w:rsidRPr="00E7006A">
              <w:t>Заместитель главы администрации</w:t>
            </w:r>
          </w:p>
          <w:p w:rsidR="009860E5" w:rsidRPr="00E7006A" w:rsidRDefault="009860E5" w:rsidP="004E179E">
            <w:r w:rsidRPr="00E7006A">
              <w:t>Выселковского сельского поселения</w:t>
            </w:r>
            <w:r>
              <w:t xml:space="preserve"> </w:t>
            </w:r>
            <w:r w:rsidRPr="00E7006A">
              <w:t xml:space="preserve">Выселковского района по вопросам жилищно-коммунального хозяйства, </w:t>
            </w:r>
          </w:p>
          <w:p w:rsidR="009860E5" w:rsidRPr="00E7006A" w:rsidRDefault="009860E5" w:rsidP="004E179E">
            <w:r w:rsidRPr="00E7006A">
              <w:t xml:space="preserve">промышленности, строительства, </w:t>
            </w:r>
          </w:p>
          <w:p w:rsidR="009860E5" w:rsidRDefault="009860E5" w:rsidP="004E179E">
            <w:r w:rsidRPr="00E7006A">
              <w:t>архитектуры, транспорта и связи</w:t>
            </w:r>
            <w:r>
              <w:t>,</w:t>
            </w:r>
            <w:r w:rsidRPr="00E7006A">
              <w:t xml:space="preserve"> </w:t>
            </w:r>
          </w:p>
          <w:p w:rsidR="009860E5" w:rsidRPr="00E7006A" w:rsidRDefault="009860E5" w:rsidP="004E179E">
            <w:r w:rsidRPr="00E7006A">
              <w:t>ГО и ЧС</w:t>
            </w:r>
          </w:p>
        </w:tc>
        <w:tc>
          <w:tcPr>
            <w:tcW w:w="5940" w:type="dxa"/>
          </w:tcPr>
          <w:p w:rsidR="009860E5" w:rsidRPr="00E7006A" w:rsidRDefault="009860E5" w:rsidP="004E179E">
            <w:pPr>
              <w:tabs>
                <w:tab w:val="left" w:pos="8222"/>
              </w:tabs>
              <w:snapToGrid w:val="0"/>
            </w:pPr>
            <w:r w:rsidRPr="00E7006A">
              <w:t xml:space="preserve">Ведущий специалист по ГО и ЧС администрации Выселковского сельского поселения Выселковского района </w:t>
            </w:r>
          </w:p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</w:p>
        </w:tc>
      </w:tr>
      <w:tr w:rsidR="009860E5" w:rsidTr="00441882">
        <w:trPr>
          <w:trHeight w:val="282"/>
        </w:trPr>
        <w:tc>
          <w:tcPr>
            <w:tcW w:w="709" w:type="dxa"/>
          </w:tcPr>
          <w:p w:rsidR="009860E5" w:rsidRPr="00E7006A" w:rsidRDefault="009860E5">
            <w:pPr>
              <w:tabs>
                <w:tab w:val="left" w:pos="8222"/>
              </w:tabs>
              <w:snapToGrid w:val="0"/>
              <w:jc w:val="center"/>
            </w:pPr>
            <w:r w:rsidRPr="00E7006A">
              <w:t>11</w:t>
            </w:r>
          </w:p>
        </w:tc>
        <w:tc>
          <w:tcPr>
            <w:tcW w:w="3933" w:type="dxa"/>
          </w:tcPr>
          <w:p w:rsidR="009860E5" w:rsidRPr="00E7006A" w:rsidRDefault="009860E5" w:rsidP="00E7006A">
            <w:pPr>
              <w:tabs>
                <w:tab w:val="left" w:pos="8222"/>
              </w:tabs>
              <w:snapToGrid w:val="0"/>
            </w:pPr>
            <w:r w:rsidRPr="00E7006A">
              <w:t>Противодействие террористической и экстремистской деятельности, профилактика терроризма и экстремизма на территории Выселковского сельского поселения Выселковского района</w:t>
            </w:r>
          </w:p>
        </w:tc>
        <w:tc>
          <w:tcPr>
            <w:tcW w:w="4140" w:type="dxa"/>
          </w:tcPr>
          <w:p w:rsidR="009860E5" w:rsidRPr="00E7006A" w:rsidRDefault="009860E5" w:rsidP="004E179E">
            <w:r w:rsidRPr="00E7006A">
              <w:t>Заместитель главы администрации</w:t>
            </w:r>
          </w:p>
          <w:p w:rsidR="009860E5" w:rsidRPr="00E7006A" w:rsidRDefault="009860E5" w:rsidP="004E179E">
            <w:r w:rsidRPr="00E7006A">
              <w:t>Выселковского сельского поселения</w:t>
            </w:r>
            <w:r>
              <w:t xml:space="preserve"> </w:t>
            </w:r>
            <w:r w:rsidRPr="00E7006A">
              <w:t xml:space="preserve">Выселковского района по вопросам жилищно-коммунального хозяйства, </w:t>
            </w:r>
          </w:p>
          <w:p w:rsidR="009860E5" w:rsidRPr="00E7006A" w:rsidRDefault="009860E5" w:rsidP="004E179E">
            <w:r w:rsidRPr="00E7006A">
              <w:t xml:space="preserve">промышленности, строительства, </w:t>
            </w:r>
          </w:p>
          <w:p w:rsidR="009860E5" w:rsidRDefault="009860E5" w:rsidP="004E179E">
            <w:r w:rsidRPr="00E7006A">
              <w:t>архитектуры, транспорта и связи</w:t>
            </w:r>
            <w:r>
              <w:t>,</w:t>
            </w:r>
            <w:r w:rsidRPr="00E7006A">
              <w:t xml:space="preserve"> </w:t>
            </w:r>
          </w:p>
          <w:p w:rsidR="009860E5" w:rsidRPr="00E7006A" w:rsidRDefault="009860E5" w:rsidP="004E179E">
            <w:r w:rsidRPr="00E7006A">
              <w:t>ГО и ЧС</w:t>
            </w:r>
          </w:p>
        </w:tc>
        <w:tc>
          <w:tcPr>
            <w:tcW w:w="5940" w:type="dxa"/>
          </w:tcPr>
          <w:p w:rsidR="009860E5" w:rsidRPr="00E7006A" w:rsidRDefault="009860E5" w:rsidP="004E179E">
            <w:pPr>
              <w:tabs>
                <w:tab w:val="left" w:pos="8222"/>
              </w:tabs>
              <w:snapToGrid w:val="0"/>
            </w:pPr>
          </w:p>
        </w:tc>
      </w:tr>
    </w:tbl>
    <w:p w:rsidR="009860E5" w:rsidRDefault="009860E5" w:rsidP="00E7006A">
      <w:pPr>
        <w:rPr>
          <w:sz w:val="28"/>
          <w:szCs w:val="28"/>
        </w:rPr>
      </w:pPr>
    </w:p>
    <w:p w:rsidR="009860E5" w:rsidRDefault="009860E5" w:rsidP="008B5921">
      <w:pPr>
        <w:rPr>
          <w:sz w:val="28"/>
          <w:szCs w:val="28"/>
        </w:rPr>
      </w:pPr>
    </w:p>
    <w:p w:rsidR="009860E5" w:rsidRDefault="009860E5" w:rsidP="008B5921">
      <w:pPr>
        <w:rPr>
          <w:sz w:val="28"/>
          <w:szCs w:val="28"/>
        </w:rPr>
      </w:pPr>
    </w:p>
    <w:p w:rsidR="009860E5" w:rsidRDefault="009860E5" w:rsidP="00E7006A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9860E5" w:rsidRDefault="009860E5" w:rsidP="00E7006A">
      <w:pPr>
        <w:rPr>
          <w:sz w:val="28"/>
          <w:szCs w:val="28"/>
        </w:rPr>
      </w:pPr>
      <w:r>
        <w:rPr>
          <w:sz w:val="28"/>
          <w:szCs w:val="28"/>
        </w:rPr>
        <w:t xml:space="preserve">Выселковского сельского поселения </w:t>
      </w:r>
    </w:p>
    <w:p w:rsidR="009860E5" w:rsidRDefault="009860E5" w:rsidP="00E7006A">
      <w:pPr>
        <w:rPr>
          <w:sz w:val="28"/>
          <w:szCs w:val="28"/>
        </w:rPr>
      </w:pPr>
      <w:r>
        <w:rPr>
          <w:sz w:val="28"/>
          <w:szCs w:val="28"/>
        </w:rPr>
        <w:t xml:space="preserve">Выселковского района по финансовым </w:t>
      </w:r>
    </w:p>
    <w:p w:rsidR="009860E5" w:rsidRDefault="009860E5" w:rsidP="00E7006A">
      <w:pPr>
        <w:rPr>
          <w:sz w:val="28"/>
          <w:szCs w:val="28"/>
        </w:rPr>
      </w:pPr>
      <w:r>
        <w:rPr>
          <w:sz w:val="28"/>
          <w:szCs w:val="28"/>
        </w:rPr>
        <w:t>и производственным вопросам                                                                                                                                  Т.В.Миронова</w:t>
      </w:r>
    </w:p>
    <w:p w:rsidR="009860E5" w:rsidRPr="008B5921" w:rsidRDefault="009860E5" w:rsidP="00E7006A">
      <w:pPr>
        <w:rPr>
          <w:sz w:val="28"/>
          <w:szCs w:val="28"/>
        </w:rPr>
      </w:pPr>
    </w:p>
    <w:sectPr w:rsidR="009860E5" w:rsidRPr="008B5921" w:rsidSect="00E7006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DF3"/>
    <w:rsid w:val="000531ED"/>
    <w:rsid w:val="00086FCF"/>
    <w:rsid w:val="000B5DAB"/>
    <w:rsid w:val="0013498C"/>
    <w:rsid w:val="001B0B5F"/>
    <w:rsid w:val="00334234"/>
    <w:rsid w:val="00355585"/>
    <w:rsid w:val="00377675"/>
    <w:rsid w:val="003E0DF3"/>
    <w:rsid w:val="00413063"/>
    <w:rsid w:val="00441882"/>
    <w:rsid w:val="004858B2"/>
    <w:rsid w:val="004E179E"/>
    <w:rsid w:val="00526E7F"/>
    <w:rsid w:val="005568E5"/>
    <w:rsid w:val="005F38BF"/>
    <w:rsid w:val="00613935"/>
    <w:rsid w:val="00693B75"/>
    <w:rsid w:val="006E4CAA"/>
    <w:rsid w:val="006F4618"/>
    <w:rsid w:val="00762374"/>
    <w:rsid w:val="00767882"/>
    <w:rsid w:val="00797448"/>
    <w:rsid w:val="00830C67"/>
    <w:rsid w:val="00867491"/>
    <w:rsid w:val="008A4896"/>
    <w:rsid w:val="008B5921"/>
    <w:rsid w:val="008D444A"/>
    <w:rsid w:val="009860E5"/>
    <w:rsid w:val="009E3C41"/>
    <w:rsid w:val="00A07314"/>
    <w:rsid w:val="00AA1B34"/>
    <w:rsid w:val="00AE17E3"/>
    <w:rsid w:val="00AF68FF"/>
    <w:rsid w:val="00B40C59"/>
    <w:rsid w:val="00B97759"/>
    <w:rsid w:val="00BC488A"/>
    <w:rsid w:val="00BD6868"/>
    <w:rsid w:val="00C26D88"/>
    <w:rsid w:val="00DD2C5D"/>
    <w:rsid w:val="00E66315"/>
    <w:rsid w:val="00E70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D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3E0D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E0DF3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E0DF3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E0DF3"/>
    <w:rPr>
      <w:rFonts w:ascii="Courier New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2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4</Pages>
  <Words>908</Words>
  <Characters>5178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15</cp:revision>
  <cp:lastPrinted>2014-10-30T07:44:00Z</cp:lastPrinted>
  <dcterms:created xsi:type="dcterms:W3CDTF">2014-10-30T05:22:00Z</dcterms:created>
  <dcterms:modified xsi:type="dcterms:W3CDTF">2015-08-25T11:06:00Z</dcterms:modified>
</cp:coreProperties>
</file>